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A0B1B" w14:textId="77777777" w:rsidR="00E92881" w:rsidRDefault="00E92881" w:rsidP="00E92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Bernard MISSENDEN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43B8C0C2" w14:textId="77777777" w:rsidR="00E92881" w:rsidRDefault="00E92881" w:rsidP="00E92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C7A3ED" w14:textId="77777777" w:rsidR="00E92881" w:rsidRDefault="00E92881" w:rsidP="00E92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E87F96" w14:textId="77777777" w:rsidR="00E92881" w:rsidRDefault="00E92881" w:rsidP="00E92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8 Dec.1484</w:t>
      </w:r>
      <w:r>
        <w:rPr>
          <w:rFonts w:ascii="Times New Roman" w:hAnsi="Times New Roman" w:cs="Times New Roman"/>
          <w:sz w:val="24"/>
          <w:szCs w:val="24"/>
        </w:rPr>
        <w:tab/>
        <w:t>He was on a commission of array for Lindsey.</w:t>
      </w:r>
    </w:p>
    <w:p w14:paraId="2C7351B8" w14:textId="77777777" w:rsidR="00E92881" w:rsidRDefault="00E92881" w:rsidP="00E92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p.491)</w:t>
      </w:r>
    </w:p>
    <w:p w14:paraId="5F12CA79" w14:textId="77777777" w:rsidR="00E92881" w:rsidRDefault="00E92881" w:rsidP="00E92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EE7180" w14:textId="77777777" w:rsidR="00E92881" w:rsidRDefault="00E92881" w:rsidP="00E92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852AC5" w14:textId="77777777" w:rsidR="00E92881" w:rsidRDefault="00E92881" w:rsidP="00E92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July 2018</w:t>
      </w:r>
    </w:p>
    <w:p w14:paraId="1F0D7835" w14:textId="5668C03A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69607" w14:textId="77777777" w:rsidR="00E92881" w:rsidRDefault="00E92881" w:rsidP="009139A6">
      <w:r>
        <w:separator/>
      </w:r>
    </w:p>
  </w:endnote>
  <w:endnote w:type="continuationSeparator" w:id="0">
    <w:p w14:paraId="4B299F3F" w14:textId="77777777" w:rsidR="00E92881" w:rsidRDefault="00E928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47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127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DC1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93935" w14:textId="77777777" w:rsidR="00E92881" w:rsidRDefault="00E92881" w:rsidP="009139A6">
      <w:r>
        <w:separator/>
      </w:r>
    </w:p>
  </w:footnote>
  <w:footnote w:type="continuationSeparator" w:id="0">
    <w:p w14:paraId="2F42D9D7" w14:textId="77777777" w:rsidR="00E92881" w:rsidRDefault="00E928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C8D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D5D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8A1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88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9288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EFF7C"/>
  <w15:chartTrackingRefBased/>
  <w15:docId w15:val="{8FADF9D7-8A61-4515-A8EB-A25C9D99F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881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2022-01-15T21:00:00Z</dcterms:created>
  <dcterms:modified xsi:type="dcterms:W3CDTF">2022-01-15T21:01:00Z</dcterms:modified>
</cp:coreProperties>
</file>